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37166" w14:textId="77777777" w:rsidR="00FB3103" w:rsidRDefault="00FB3103" w:rsidP="00BB5C4F">
      <w:r>
        <w:separator/>
      </w:r>
    </w:p>
  </w:endnote>
  <w:endnote w:type="continuationSeparator" w:id="0">
    <w:p w14:paraId="5656F060" w14:textId="77777777" w:rsidR="00FB3103" w:rsidRDefault="00FB310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0273" w14:textId="77777777" w:rsidR="00FB3103" w:rsidRDefault="00FB3103" w:rsidP="00BB5C4F">
      <w:r>
        <w:separator/>
      </w:r>
    </w:p>
  </w:footnote>
  <w:footnote w:type="continuationSeparator" w:id="0">
    <w:p w14:paraId="7EBC085F" w14:textId="77777777" w:rsidR="00FB3103" w:rsidRDefault="00FB310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197F" w14:textId="77777777" w:rsidR="00423F85" w:rsidRDefault="00423F85" w:rsidP="00423F8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370C1DDD" w14:textId="77777777" w:rsidR="00423F85" w:rsidRDefault="00423F85" w:rsidP="00423F8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B5F8B70" w14:textId="66E28385" w:rsidR="006B67EC" w:rsidRPr="00D532AD" w:rsidRDefault="00423F85" w:rsidP="00423F85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2023-06-23T14:20:00Z</dcterms:modified>
  <cp:contentStatus/>
</cp:coreProperties>
</file>